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9FA" w:rsidRPr="00E51350" w:rsidRDefault="00B479FA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</w:p>
    <w:p w:rsidR="00B479FA" w:rsidRPr="00E51350" w:rsidRDefault="00B479FA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B479FA" w:rsidRPr="00E51350" w:rsidRDefault="00B479FA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B479FA" w:rsidRPr="00E51350" w:rsidRDefault="00B479FA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B479FA" w:rsidRPr="00E51350" w:rsidRDefault="00B479FA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от </w:t>
      </w:r>
      <w:r w:rsidRPr="00B51ED8">
        <w:rPr>
          <w:sz w:val="28"/>
          <w:szCs w:val="28"/>
          <w:u w:val="single"/>
        </w:rPr>
        <w:t>15.11.2018г.</w:t>
      </w:r>
      <w:r w:rsidRPr="00E51350">
        <w:rPr>
          <w:sz w:val="28"/>
          <w:szCs w:val="28"/>
        </w:rPr>
        <w:t xml:space="preserve"> № </w:t>
      </w:r>
      <w:r w:rsidRPr="00B51ED8">
        <w:rPr>
          <w:sz w:val="28"/>
          <w:szCs w:val="28"/>
          <w:u w:val="single"/>
        </w:rPr>
        <w:t>63/384</w:t>
      </w:r>
    </w:p>
    <w:p w:rsidR="00B479FA" w:rsidRDefault="00B479FA"/>
    <w:p w:rsidR="00B479FA" w:rsidRDefault="00B479FA"/>
    <w:p w:rsidR="00B479FA" w:rsidRPr="00044CF2" w:rsidRDefault="00B479FA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B479FA" w:rsidRDefault="00B479FA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организации комитета по проведению публичных слушаний по проекту решения «</w:t>
      </w:r>
      <w:r>
        <w:rPr>
          <w:sz w:val="28"/>
          <w:szCs w:val="28"/>
        </w:rPr>
        <w:t>О бюджете муниципального образования  Павловский район на 2019 год и плановый период 2020 и 2021 годов</w:t>
      </w:r>
      <w:r w:rsidRPr="00044CF2">
        <w:rPr>
          <w:sz w:val="28"/>
          <w:szCs w:val="28"/>
        </w:rPr>
        <w:t>»</w:t>
      </w:r>
    </w:p>
    <w:p w:rsidR="00B479FA" w:rsidRDefault="00B479FA" w:rsidP="00044CF2">
      <w:pPr>
        <w:jc w:val="center"/>
        <w:rPr>
          <w:sz w:val="28"/>
          <w:szCs w:val="28"/>
        </w:rPr>
      </w:pPr>
    </w:p>
    <w:p w:rsidR="00B479FA" w:rsidRDefault="00B479FA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19"/>
      </w:tblGrid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Гуркалов Андрей Владимирович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Дзюба Евгений Юрьевич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Дюбкина Елена Александровна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депутат Совета муниципального образования Павловский район по Западному избирательному округу № 5;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Зинченко Владислав Иванович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D43A70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Зуева Юлия Викторовна</w:t>
            </w:r>
            <w:bookmarkStart w:id="0" w:name="_GoBack"/>
            <w:bookmarkEnd w:id="0"/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 xml:space="preserve">Ковач Ольга Викторовна 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заместитель начальника управления, начальник отдела отраслевого финансирования и доходов бюджета финансового управления администрации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Райко Александр Александрович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Тертица Сергей Владимирович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Толстопятова Ольга Васильевна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Цыганков Владимир Иванович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председатель мандатной комиссии Совета муниципального образования Павловский район;</w:t>
            </w:r>
          </w:p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</w:p>
        </w:tc>
      </w:tr>
      <w:tr w:rsidR="00B479FA">
        <w:tc>
          <w:tcPr>
            <w:tcW w:w="3652" w:type="dxa"/>
          </w:tcPr>
          <w:p w:rsidR="00B479FA" w:rsidRPr="00123FAF" w:rsidRDefault="00B479FA" w:rsidP="00C1074F">
            <w:pPr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Чехутский Евгений Александрович</w:t>
            </w:r>
          </w:p>
        </w:tc>
        <w:tc>
          <w:tcPr>
            <w:tcW w:w="5919" w:type="dxa"/>
          </w:tcPr>
          <w:p w:rsidR="00B479FA" w:rsidRPr="00123FAF" w:rsidRDefault="00B479FA" w:rsidP="00123FAF">
            <w:pPr>
              <w:jc w:val="both"/>
              <w:rPr>
                <w:sz w:val="28"/>
                <w:szCs w:val="28"/>
              </w:rPr>
            </w:pPr>
            <w:r w:rsidRPr="00123FAF">
              <w:rPr>
                <w:sz w:val="28"/>
                <w:szCs w:val="28"/>
              </w:rPr>
              <w:t>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муниципального образования Павловский район.</w:t>
            </w:r>
          </w:p>
        </w:tc>
      </w:tr>
    </w:tbl>
    <w:p w:rsidR="00B479FA" w:rsidRDefault="00B479FA" w:rsidP="008F49B5">
      <w:pPr>
        <w:jc w:val="both"/>
        <w:rPr>
          <w:sz w:val="28"/>
          <w:szCs w:val="28"/>
        </w:rPr>
      </w:pPr>
    </w:p>
    <w:p w:rsidR="00B479FA" w:rsidRDefault="00B479FA" w:rsidP="008F49B5">
      <w:pPr>
        <w:jc w:val="both"/>
        <w:rPr>
          <w:sz w:val="28"/>
          <w:szCs w:val="28"/>
        </w:rPr>
      </w:pPr>
    </w:p>
    <w:p w:rsidR="00B479FA" w:rsidRDefault="00B479FA" w:rsidP="008F49B5">
      <w:pPr>
        <w:jc w:val="both"/>
        <w:rPr>
          <w:sz w:val="28"/>
          <w:szCs w:val="28"/>
        </w:rPr>
      </w:pPr>
    </w:p>
    <w:p w:rsidR="00B479FA" w:rsidRDefault="00B479FA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B479FA" w:rsidRPr="00044CF2" w:rsidRDefault="00B479FA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Е.Ю. Дзюба</w:t>
      </w:r>
    </w:p>
    <w:sectPr w:rsidR="00B479FA" w:rsidRPr="00044CF2" w:rsidSect="00AC5E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44CF2"/>
    <w:rsid w:val="00123FAF"/>
    <w:rsid w:val="002712D1"/>
    <w:rsid w:val="00396F63"/>
    <w:rsid w:val="004248F0"/>
    <w:rsid w:val="005125AB"/>
    <w:rsid w:val="008F49B5"/>
    <w:rsid w:val="00916E4A"/>
    <w:rsid w:val="00957A83"/>
    <w:rsid w:val="00AB62A3"/>
    <w:rsid w:val="00AC5EBB"/>
    <w:rsid w:val="00B479FA"/>
    <w:rsid w:val="00B51ED8"/>
    <w:rsid w:val="00C1074F"/>
    <w:rsid w:val="00D43A70"/>
    <w:rsid w:val="00DE1833"/>
    <w:rsid w:val="00E51350"/>
    <w:rsid w:val="00ED1E80"/>
    <w:rsid w:val="00F73890"/>
    <w:rsid w:val="00F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2</Pages>
  <Words>307</Words>
  <Characters>1754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8</cp:revision>
  <cp:lastPrinted>2018-11-15T07:49:00Z</cp:lastPrinted>
  <dcterms:created xsi:type="dcterms:W3CDTF">2018-10-24T07:00:00Z</dcterms:created>
  <dcterms:modified xsi:type="dcterms:W3CDTF">2018-11-16T09:22:00Z</dcterms:modified>
</cp:coreProperties>
</file>